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64DF8E3A" w:rsidR="00076C7B" w:rsidRDefault="00DF1B30" w:rsidP="0037208E">
      <w:pPr>
        <w:pStyle w:val="Heading1"/>
        <w:rPr>
          <w:lang w:val="en-US"/>
        </w:rPr>
      </w:pPr>
      <w:r w:rsidRPr="2C3A8B0D">
        <w:rPr>
          <w:lang w:val="en-US"/>
        </w:rPr>
        <w:t>34 Design for Inclusion</w:t>
      </w:r>
    </w:p>
    <w:p w14:paraId="62D5946D" w14:textId="12C6B6C4" w:rsidR="0037208E" w:rsidRPr="00777EDB" w:rsidRDefault="00777EDB" w:rsidP="0037208E">
      <w:pPr>
        <w:rPr>
          <w:b/>
          <w:bCs/>
          <w:sz w:val="24"/>
          <w:szCs w:val="24"/>
          <w:lang w:val="en-US"/>
        </w:rPr>
      </w:pPr>
      <w:r w:rsidRPr="00777EDB">
        <w:rPr>
          <w:rStyle w:val="normaltextrun"/>
          <w:rFonts w:eastAsiaTheme="majorEastAsia" w:cs="Arial"/>
          <w:b/>
          <w:bCs/>
          <w:color w:val="287DA4"/>
          <w:sz w:val="24"/>
          <w:szCs w:val="24"/>
          <w:shd w:val="clear" w:color="auto" w:fill="FFFFFF"/>
        </w:rPr>
        <w:t>People</w:t>
      </w:r>
      <w:r w:rsidRPr="00777EDB">
        <w:rPr>
          <w:rStyle w:val="eop"/>
          <w:rFonts w:eastAsiaTheme="majorEastAsia" w:cs="Arial"/>
          <w:b/>
          <w:bCs/>
          <w:color w:val="287DA4"/>
          <w:sz w:val="24"/>
          <w:szCs w:val="24"/>
          <w:shd w:val="clear" w:color="auto" w:fill="FFFFFF"/>
        </w:rPr>
        <w:t>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56708AC8" w:rsidR="00F65209" w:rsidRPr="00C04176" w:rsidRDefault="00477853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7D5DBD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F65209" w14:paraId="4C644139" w14:textId="77777777" w:rsidTr="00A63E68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52924B5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2A4764B0" w:rsidR="00F65209" w:rsidRPr="00C04176" w:rsidRDefault="00477853" w:rsidP="00A63E68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7D5DBD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CC1743" w14:paraId="4595BCE4" w14:textId="77777777" w:rsidTr="00845ED7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20FA34CA" w14:textId="2AA6FAE3" w:rsidR="00CC1743" w:rsidRPr="00C04176" w:rsidRDefault="00CC1743" w:rsidP="00CC1743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205579861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39C7EB2C" w14:textId="109B07D9" w:rsidR="00CC1743" w:rsidRDefault="00011EFB" w:rsidP="00CC1743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E03E20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2C3A8B0D">
        <w:tc>
          <w:tcPr>
            <w:tcW w:w="8504" w:type="dxa"/>
            <w:shd w:val="clear" w:color="auto" w:fill="auto"/>
            <w:vAlign w:val="center"/>
          </w:tcPr>
          <w:p w14:paraId="62D955CA" w14:textId="49FECBC8" w:rsidR="00C04176" w:rsidRPr="00C04176" w:rsidRDefault="00C04176" w:rsidP="2C3A8B0D">
            <w:pPr>
              <w:rPr>
                <w:color w:val="auto"/>
              </w:rPr>
            </w:pPr>
            <w:r w:rsidRPr="2C3A8B0D">
              <w:rPr>
                <w:color w:val="auto"/>
              </w:rPr>
              <w:t xml:space="preserve">There are project-specific technical questions for this credit and all responses received from the </w:t>
            </w:r>
            <w:r w:rsidR="53DD1AE8" w:rsidRPr="2C3A8B0D">
              <w:rPr>
                <w:color w:val="auto"/>
              </w:rPr>
              <w:t>NZ</w:t>
            </w:r>
            <w:r w:rsidRPr="2C3A8B0D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65CC3806" w14:textId="77777777" w:rsidR="00A32549" w:rsidRPr="00011EFB" w:rsidRDefault="00A32549" w:rsidP="00011EFB">
      <w:pPr>
        <w:pStyle w:val="Heading4"/>
        <w:rPr>
          <w:lang w:val="en-US"/>
        </w:rPr>
      </w:pPr>
      <w:r w:rsidRPr="00011EFB">
        <w:rPr>
          <w:lang w:val="en-US"/>
        </w:rPr>
        <w:t>Discussion</w:t>
      </w:r>
    </w:p>
    <w:p w14:paraId="668E3936" w14:textId="77777777" w:rsidR="00A32549" w:rsidRDefault="00A32549" w:rsidP="00A32549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817516FE51EB4C668867D8F8CEAD722A"/>
        </w:placeholder>
        <w:showingPlcHdr/>
      </w:sdtPr>
      <w:sdtEndPr>
        <w:rPr>
          <w:b/>
          <w:bCs/>
        </w:rPr>
      </w:sdtEndPr>
      <w:sdtContent>
        <w:p w14:paraId="7935B032" w14:textId="77777777" w:rsidR="00A32549" w:rsidRDefault="00A32549" w:rsidP="00A32549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1BB5575E" w14:textId="77777777" w:rsidR="00A32549" w:rsidRPr="00011EFB" w:rsidRDefault="00A32549" w:rsidP="00011EFB">
      <w:pPr>
        <w:pStyle w:val="Heading4"/>
        <w:rPr>
          <w:lang w:val="en-US"/>
        </w:rPr>
      </w:pPr>
      <w:r w:rsidRPr="00011EFB">
        <w:rPr>
          <w:lang w:val="en-US"/>
        </w:rPr>
        <w:t xml:space="preserve">Changes between Rounds </w:t>
      </w:r>
    </w:p>
    <w:p w14:paraId="16E56587" w14:textId="77777777" w:rsidR="00A32549" w:rsidRDefault="00A32549" w:rsidP="00A32549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06398545"/>
        <w:placeholder>
          <w:docPart w:val="5F8005BFD7F548D1ACCADF64B7E2CA7C"/>
        </w:placeholder>
        <w:showingPlcHdr/>
      </w:sdtPr>
      <w:sdtEndPr>
        <w:rPr>
          <w:b/>
          <w:bCs/>
        </w:rPr>
      </w:sdtEndPr>
      <w:sdtContent>
        <w:p w14:paraId="0272ED39" w14:textId="77777777" w:rsidR="00A32549" w:rsidRDefault="00A32549" w:rsidP="00A32549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38CF6EB" w14:textId="77777777" w:rsidR="00A32549" w:rsidRDefault="00A32549" w:rsidP="00C04176">
      <w:pPr>
        <w:pStyle w:val="Heading2"/>
        <w:rPr>
          <w:lang w:val="en-US"/>
        </w:rPr>
      </w:pPr>
    </w:p>
    <w:p w14:paraId="33142B12" w14:textId="77777777" w:rsidR="008E4AD1" w:rsidRDefault="008E4AD1" w:rsidP="008E4AD1">
      <w:pPr>
        <w:rPr>
          <w:lang w:val="en-US"/>
        </w:rPr>
      </w:pPr>
    </w:p>
    <w:p w14:paraId="4DF0AA05" w14:textId="77777777" w:rsidR="008E4AD1" w:rsidRPr="008E4AD1" w:rsidRDefault="008E4AD1" w:rsidP="008E4AD1">
      <w:pPr>
        <w:rPr>
          <w:lang w:val="en-US"/>
        </w:rPr>
      </w:pPr>
    </w:p>
    <w:p w14:paraId="4C2D2EC2" w14:textId="1875355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DF0A29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Inclusive Design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A32549" w:rsidRPr="006F7B96" w14:paraId="1DCF98F7" w14:textId="77777777" w:rsidTr="00A32549">
        <w:tc>
          <w:tcPr>
            <w:tcW w:w="6803" w:type="dxa"/>
            <w:shd w:val="clear" w:color="auto" w:fill="auto"/>
            <w:vAlign w:val="center"/>
          </w:tcPr>
          <w:p w14:paraId="116ABA4A" w14:textId="77777777" w:rsidR="00A32549" w:rsidRPr="001B2964" w:rsidRDefault="00A32549" w:rsidP="004F6901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The building's design and construction can be navigated and enjoyed by stakeholders of diverse ages, genders, and physical and mental abilities.</w:t>
            </w:r>
          </w:p>
        </w:tc>
        <w:sdt>
          <w:sdtPr>
            <w:id w:val="-1929876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vAlign w:val="center"/>
              </w:tcPr>
              <w:p w14:paraId="3C262113" w14:textId="500EAE1B" w:rsidR="00A32549" w:rsidRDefault="008E4AD1" w:rsidP="008E4AD1">
                <w:pPr>
                  <w:jc w:val="center"/>
                </w:pPr>
                <w:r w:rsidRPr="008E4AD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E4AD1" w:rsidRPr="006F7B96" w14:paraId="21BE08B3" w14:textId="77777777" w:rsidTr="00A32549">
        <w:tc>
          <w:tcPr>
            <w:tcW w:w="6803" w:type="dxa"/>
            <w:shd w:val="clear" w:color="auto" w:fill="auto"/>
            <w:vAlign w:val="center"/>
          </w:tcPr>
          <w:p w14:paraId="24C5B477" w14:textId="7920D702" w:rsidR="008E4AD1" w:rsidRPr="001B2964" w:rsidRDefault="00F3690F" w:rsidP="004F690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project team has</w:t>
            </w:r>
            <w:r w:rsidR="00352D25">
              <w:rPr>
                <w:b/>
                <w:bCs/>
                <w:lang w:val="en-US"/>
              </w:rPr>
              <w:t xml:space="preserve"> completed the Inclusive Design checklist </w:t>
            </w:r>
          </w:p>
        </w:tc>
        <w:sdt>
          <w:sdtPr>
            <w:id w:val="-938366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vAlign w:val="center"/>
              </w:tcPr>
              <w:p w14:paraId="4FA901FC" w14:textId="74B361C9" w:rsidR="008E4AD1" w:rsidRPr="008E4AD1" w:rsidRDefault="008E4AD1" w:rsidP="008E4AD1">
                <w:pPr>
                  <w:jc w:val="center"/>
                </w:pPr>
                <w:r w:rsidRPr="008E4AD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32549" w:rsidRPr="006F7B96" w14:paraId="3365BC59" w14:textId="77777777" w:rsidTr="00A32549">
        <w:tc>
          <w:tcPr>
            <w:tcW w:w="9354" w:type="dxa"/>
            <w:gridSpan w:val="2"/>
            <w:shd w:val="clear" w:color="auto" w:fill="auto"/>
            <w:vAlign w:val="center"/>
          </w:tcPr>
          <w:p w14:paraId="4C6ADFB6" w14:textId="77777777" w:rsidR="00A32549" w:rsidRDefault="00A32549" w:rsidP="004F6901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Outline how equitable, appealing, safe, and secure access in a manner that does not segregate or stigmatise users through all principal entrance points and main thoroughfares inside and outside the building has been provided.</w:t>
            </w:r>
          </w:p>
          <w:p w14:paraId="4E587AA4" w14:textId="7C9BE3B1" w:rsidR="00A32549" w:rsidRDefault="00477853" w:rsidP="004F6901">
            <w:sdt>
              <w:sdtPr>
                <w:id w:val="-154230153"/>
                <w:placeholder>
                  <w:docPart w:val="5D8781CE9F4C48EDAD9E68F8E9277DD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2549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2549" w:rsidRPr="006F7B96" w14:paraId="587A07E6" w14:textId="77777777" w:rsidTr="00A32549">
        <w:tc>
          <w:tcPr>
            <w:tcW w:w="9354" w:type="dxa"/>
            <w:gridSpan w:val="2"/>
            <w:shd w:val="clear" w:color="auto" w:fill="auto"/>
            <w:vAlign w:val="center"/>
          </w:tcPr>
          <w:p w14:paraId="1F6B9E6C" w14:textId="77777777" w:rsidR="00A32549" w:rsidRDefault="00A32549" w:rsidP="004F6901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Outline the visual, physical, olfactory, and auditory solutions to help individuals navigate the site in a safe and enjoyable manner that have been provided.</w:t>
            </w:r>
          </w:p>
          <w:p w14:paraId="218723ED" w14:textId="166F39B0" w:rsidR="00A32549" w:rsidRDefault="00477853" w:rsidP="004F6901">
            <w:sdt>
              <w:sdtPr>
                <w:id w:val="2095516415"/>
                <w:placeholder>
                  <w:docPart w:val="D1E22D167F5045F383A8BBC7A9A00FF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2549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2549" w:rsidRPr="006F7B96" w14:paraId="63601D78" w14:textId="77777777" w:rsidTr="00A32549">
        <w:tc>
          <w:tcPr>
            <w:tcW w:w="9354" w:type="dxa"/>
            <w:gridSpan w:val="2"/>
            <w:shd w:val="clear" w:color="auto" w:fill="auto"/>
            <w:vAlign w:val="center"/>
          </w:tcPr>
          <w:p w14:paraId="30C53FB4" w14:textId="77777777" w:rsidR="00A32549" w:rsidRDefault="00A32549" w:rsidP="004F6901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Outline internal and external spaces for a diverse range of users, including parents, family restrooms, emergency rooms, quiet rooms, and social interaction rooms that have been provided.</w:t>
            </w:r>
          </w:p>
          <w:p w14:paraId="0F19946F" w14:textId="0C9917D5" w:rsidR="00A32549" w:rsidRDefault="00477853" w:rsidP="004F6901">
            <w:sdt>
              <w:sdtPr>
                <w:id w:val="-1514600374"/>
                <w:placeholder>
                  <w:docPart w:val="134FF7B9CBE0472386FCE640D966DED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2549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1497840B" w14:textId="77777777" w:rsidR="0017288B" w:rsidRDefault="0017288B" w:rsidP="00B5025F">
      <w:pPr>
        <w:spacing w:after="160" w:line="259" w:lineRule="auto"/>
        <w:rPr>
          <w:lang w:val="en-US"/>
        </w:rPr>
      </w:pPr>
    </w:p>
    <w:p w14:paraId="45CE37F7" w14:textId="77777777" w:rsidR="005D383B" w:rsidRDefault="005D383B" w:rsidP="005D383B">
      <w:pPr>
        <w:pStyle w:val="Heading4"/>
        <w:rPr>
          <w:lang w:val="en-US"/>
        </w:rPr>
      </w:pPr>
      <w:r>
        <w:rPr>
          <w:lang w:val="en-US"/>
        </w:rPr>
        <w:t>Needs Analysis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352D25" w14:paraId="3356E4E4" w14:textId="77777777" w:rsidTr="00352D2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0AF4E76" w14:textId="77777777" w:rsidR="00352D25" w:rsidRPr="001B2964" w:rsidRDefault="00352D25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A needs analysis has been conducted.</w:t>
            </w:r>
          </w:p>
        </w:tc>
        <w:sdt>
          <w:sdtPr>
            <w:id w:val="-1957008623"/>
            <w:placeholder>
              <w:docPart w:val="4A35FF51FB674582A2B715D908B73CC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76339137" w14:textId="6A8A69F4" w:rsidR="00352D25" w:rsidRDefault="00352D25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352D25" w14:paraId="478F16BF" w14:textId="77777777" w:rsidTr="00352D25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ECFDE47" w14:textId="593DEBCC" w:rsidR="00352D25" w:rsidRDefault="00352D25">
            <w:r w:rsidRPr="001B2964">
              <w:rPr>
                <w:b/>
                <w:bCs/>
                <w:lang w:val="en-US"/>
              </w:rPr>
              <w:t>Indicate where the following requirements have been met in the needs analysis (provide references to documentation):</w:t>
            </w:r>
          </w:p>
        </w:tc>
      </w:tr>
      <w:tr w:rsidR="00352D25" w14:paraId="7071F612" w14:textId="77777777" w:rsidTr="00352D2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B14FBE0" w14:textId="77777777" w:rsidR="00352D25" w:rsidRPr="001B2964" w:rsidRDefault="00352D25" w:rsidP="007D4BB3">
            <w:pPr>
              <w:pStyle w:val="TableBullet"/>
              <w:spacing w:after="120"/>
              <w:rPr>
                <w:lang w:val="en-US"/>
              </w:rPr>
            </w:pPr>
            <w:r w:rsidRPr="001B2964">
              <w:rPr>
                <w:lang w:val="en-US"/>
              </w:rPr>
              <w:t>The project team must consult with distinct community types to develop a needs analysis that will influence the project during the design phase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24B5E07E" w14:textId="0D5CC827" w:rsidR="00352D25" w:rsidRDefault="00477853" w:rsidP="007D4BB3">
            <w:sdt>
              <w:sdtPr>
                <w:id w:val="-1172335800"/>
                <w:placeholder>
                  <w:docPart w:val="D9EBFEEC75E0449DA2B05698A50AF7B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52D25" w:rsidRPr="005E029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52D25" w14:paraId="3828316E" w14:textId="77777777" w:rsidTr="00352D2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924E8FF" w14:textId="77777777" w:rsidR="00352D25" w:rsidRPr="001B2964" w:rsidRDefault="00352D25" w:rsidP="007D4BB3">
            <w:pPr>
              <w:pStyle w:val="TableBullet"/>
              <w:spacing w:after="120"/>
              <w:rPr>
                <w:lang w:val="en-US"/>
              </w:rPr>
            </w:pPr>
            <w:r w:rsidRPr="001B2964">
              <w:rPr>
                <w:lang w:val="en-US"/>
              </w:rPr>
              <w:t>Consultation must be undertaken early in the design process and include a balanced cross-section of representation of the target group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639F2E6" w14:textId="6B3C1651" w:rsidR="00352D25" w:rsidRDefault="00477853" w:rsidP="007D4BB3">
            <w:sdt>
              <w:sdtPr>
                <w:id w:val="753174128"/>
                <w:placeholder>
                  <w:docPart w:val="B400B0E50F994578BE522BC37275433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52D25" w:rsidRPr="005E029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52D25" w14:paraId="4CBE5AF4" w14:textId="77777777" w:rsidTr="00352D2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00ABCB8" w14:textId="77777777" w:rsidR="00352D25" w:rsidRPr="001B2964" w:rsidRDefault="00352D25" w:rsidP="007D4BB3">
            <w:pPr>
              <w:pStyle w:val="TableBullet"/>
              <w:spacing w:after="120"/>
              <w:rPr>
                <w:lang w:val="en-US"/>
              </w:rPr>
            </w:pPr>
            <w:r w:rsidRPr="001B2964">
              <w:rPr>
                <w:lang w:val="en-US"/>
              </w:rPr>
              <w:t>Consultation must be considerate and relevant to the project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EA28B14" w14:textId="36643534" w:rsidR="00352D25" w:rsidRDefault="00477853" w:rsidP="007D4BB3">
            <w:sdt>
              <w:sdtPr>
                <w:id w:val="-410310135"/>
                <w:placeholder>
                  <w:docPart w:val="C1B98216A028478C90637BBE6FF4B7E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52D25" w:rsidRPr="0095267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52D25" w14:paraId="2ECF4872" w14:textId="77777777" w:rsidTr="00352D2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FEC60EB" w14:textId="77777777" w:rsidR="00352D25" w:rsidRPr="001B2964" w:rsidRDefault="00352D25" w:rsidP="007D4BB3">
            <w:pPr>
              <w:pStyle w:val="TableBullet"/>
              <w:spacing w:after="120"/>
              <w:rPr>
                <w:lang w:val="en-US"/>
              </w:rPr>
            </w:pPr>
            <w:r w:rsidRPr="001B2964">
              <w:rPr>
                <w:lang w:val="en-US"/>
              </w:rPr>
              <w:t>The consultation process must generate a report that is then used to influence the design of the project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71ED11C3" w14:textId="08CFB6C7" w:rsidR="00352D25" w:rsidRDefault="00477853" w:rsidP="007D4BB3">
            <w:sdt>
              <w:sdtPr>
                <w:id w:val="-1261058802"/>
                <w:placeholder>
                  <w:docPart w:val="8AEA4EDBA599494C8DC31988DC9F05D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52D25" w:rsidRPr="0095267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52D25" w14:paraId="72FE4524" w14:textId="77777777" w:rsidTr="00352D25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63CF721" w14:textId="77777777" w:rsidR="00352D25" w:rsidRDefault="00352D25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Outline any best practice guidelines the building now aligns with and how.</w:t>
            </w:r>
          </w:p>
          <w:p w14:paraId="5E68BBEC" w14:textId="1796D62F" w:rsidR="00352D25" w:rsidRDefault="00477853">
            <w:sdt>
              <w:sdtPr>
                <w:id w:val="-2081515998"/>
                <w:placeholder>
                  <w:docPart w:val="4BDE808E364E4D058ECA406D734BCCA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52D25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55B645DA" w14:textId="77777777" w:rsidR="005D383B" w:rsidRDefault="005D383B" w:rsidP="005D383B">
      <w:pPr>
        <w:rPr>
          <w:lang w:val="en-US"/>
        </w:rPr>
      </w:pPr>
    </w:p>
    <w:p w14:paraId="03B785AD" w14:textId="7486574F" w:rsidR="00F01461" w:rsidRDefault="125AE852" w:rsidP="2C3A8B0D">
      <w:pPr>
        <w:pStyle w:val="Heading3"/>
        <w:rPr>
          <w:lang w:val="en-US"/>
        </w:rPr>
      </w:pPr>
      <w:r w:rsidRPr="4359D17F">
        <w:rPr>
          <w:lang w:val="en-US"/>
        </w:rPr>
        <w:lastRenderedPageBreak/>
        <w:t>Exceptional Performance</w:t>
      </w:r>
    </w:p>
    <w:tbl>
      <w:tblPr>
        <w:tblStyle w:val="TableGrid10"/>
        <w:tblW w:w="0" w:type="auto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803"/>
        <w:gridCol w:w="2551"/>
      </w:tblGrid>
      <w:tr w:rsidR="001B6576" w14:paraId="34BDA7AA" w14:textId="77777777" w:rsidTr="001B6576">
        <w:trPr>
          <w:trHeight w:val="300"/>
        </w:trPr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6332540F" w14:textId="49CE202E" w:rsidR="001B6576" w:rsidRDefault="001B6576" w:rsidP="4359D17F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4359D17F">
              <w:rPr>
                <w:rFonts w:ascii="Arial" w:eastAsia="Arial" w:hAnsi="Arial" w:cs="Arial"/>
                <w:b/>
                <w:bCs/>
                <w:lang w:val="en-AU"/>
              </w:rPr>
              <w:t>The project must deliver three or more inclusive design actions that are beyond the Credit Achievement.</w:t>
            </w:r>
          </w:p>
        </w:tc>
        <w:sdt>
          <w:sdtPr>
            <w:id w:val="1319386531"/>
            <w:placeholder>
              <w:docPart w:val="7F132A4F5A8246AE9B5439113A8BF67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56DA0075" w14:textId="7760E255" w:rsidR="001B6576" w:rsidRDefault="007F54DA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5CAF224F" w14:textId="77777777" w:rsidR="0017288B" w:rsidRDefault="0017288B" w:rsidP="0017288B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5C42750" w14:textId="77777777" w:rsidR="0017288B" w:rsidRDefault="0017288B" w:rsidP="0017288B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17288B" w14:paraId="6D217D0E" w14:textId="77777777" w:rsidTr="001728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1124F026" w14:textId="77777777" w:rsidR="0017288B" w:rsidRDefault="0017288B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11D8B3D" w14:textId="77777777" w:rsidR="0017288B" w:rsidRDefault="0017288B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75738E28" w14:textId="77777777" w:rsidR="0017288B" w:rsidRDefault="0017288B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17288B" w14:paraId="141F41AD" w14:textId="77777777" w:rsidTr="0017288B">
        <w:tblPrEx>
          <w:tblCellMar>
            <w:top w:w="181" w:type="dxa"/>
          </w:tblCellMar>
        </w:tblPrEx>
        <w:sdt>
          <w:sdtPr>
            <w:id w:val="485135409"/>
            <w:placeholder>
              <w:docPart w:val="04A6711D154D4F43A3AA753755931846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04A6711D154D4F43A3AA753755931846"/>
                  </w:placeholder>
                  <w:showingPlcHdr/>
                </w:sdtPr>
                <w:sdtEndPr/>
                <w:sdtContent>
                  <w:p w14:paraId="38C76AE9" w14:textId="77777777" w:rsidR="0017288B" w:rsidRDefault="0017288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04A6711D154D4F43A3AA753755931846"/>
            </w:placeholder>
          </w:sdtPr>
          <w:sdtEndPr/>
          <w:sdtContent>
            <w:tc>
              <w:tcPr>
                <w:tcW w:w="4680" w:type="dxa"/>
              </w:tcPr>
              <w:p w14:paraId="555D4AFA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F21775C233FB4E3DBC07B50788A6A3EF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7124CF5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7288B" w14:paraId="15C903D4" w14:textId="77777777" w:rsidTr="0017288B">
        <w:tblPrEx>
          <w:tblCellMar>
            <w:top w:w="181" w:type="dxa"/>
          </w:tblCellMar>
        </w:tblPrEx>
        <w:sdt>
          <w:sdtPr>
            <w:id w:val="-1424954785"/>
            <w:placeholder>
              <w:docPart w:val="E0D5D1D651A84541BFACC63406741044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E0D5D1D651A84541BFACC63406741044"/>
                  </w:placeholder>
                  <w:showingPlcHdr/>
                </w:sdtPr>
                <w:sdtEndPr/>
                <w:sdtContent>
                  <w:p w14:paraId="0E274844" w14:textId="77777777" w:rsidR="0017288B" w:rsidRDefault="0017288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E0D5D1D651A84541BFACC63406741044"/>
            </w:placeholder>
          </w:sdtPr>
          <w:sdtEndPr/>
          <w:sdtContent>
            <w:tc>
              <w:tcPr>
                <w:tcW w:w="4680" w:type="dxa"/>
              </w:tcPr>
              <w:p w14:paraId="140C17F2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0C91EAA3911C414A91FC8A8D21877484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2EFF5E14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7288B" w14:paraId="628570FC" w14:textId="77777777" w:rsidTr="0017288B">
        <w:tblPrEx>
          <w:tblCellMar>
            <w:top w:w="181" w:type="dxa"/>
          </w:tblCellMar>
        </w:tblPrEx>
        <w:sdt>
          <w:sdtPr>
            <w:id w:val="699597828"/>
            <w:placeholder>
              <w:docPart w:val="C89C198D776142ADBE9082DA880793A3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C89C198D776142ADBE9082DA880793A3"/>
                  </w:placeholder>
                  <w:showingPlcHdr/>
                </w:sdtPr>
                <w:sdtEndPr/>
                <w:sdtContent>
                  <w:p w14:paraId="5BA49855" w14:textId="77777777" w:rsidR="0017288B" w:rsidRDefault="0017288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C89C198D776142ADBE9082DA880793A3"/>
            </w:placeholder>
          </w:sdtPr>
          <w:sdtEndPr/>
          <w:sdtContent>
            <w:tc>
              <w:tcPr>
                <w:tcW w:w="4680" w:type="dxa"/>
              </w:tcPr>
              <w:p w14:paraId="5474D72F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EF45CD7D768B4345BF6CEE9557C782B1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21700BE7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7777777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477853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80E40" w14:textId="77777777" w:rsidR="00F11F5E" w:rsidRDefault="00F11F5E" w:rsidP="0037208E">
      <w:pPr>
        <w:spacing w:after="0" w:line="240" w:lineRule="auto"/>
      </w:pPr>
      <w:r>
        <w:separator/>
      </w:r>
    </w:p>
  </w:endnote>
  <w:endnote w:type="continuationSeparator" w:id="0">
    <w:p w14:paraId="178D68F4" w14:textId="77777777" w:rsidR="00F11F5E" w:rsidRDefault="00F11F5E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38603" w14:textId="77777777" w:rsidR="00F11F5E" w:rsidRDefault="00F11F5E" w:rsidP="0037208E">
      <w:pPr>
        <w:spacing w:after="0" w:line="240" w:lineRule="auto"/>
      </w:pPr>
      <w:r>
        <w:separator/>
      </w:r>
    </w:p>
  </w:footnote>
  <w:footnote w:type="continuationSeparator" w:id="0">
    <w:p w14:paraId="70F663CD" w14:textId="77777777" w:rsidR="00F11F5E" w:rsidRDefault="00F11F5E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343EFE99" w:rsid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34 Design for Inclusion submission template</w:t>
    </w:r>
  </w:p>
  <w:p w14:paraId="4C8B3D78" w14:textId="77777777" w:rsidR="008455CA" w:rsidRPr="0037208E" w:rsidRDefault="008455CA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FFFFFFFF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lA49bt0V+YQTTHPRpSvdNyDWLPmRlzgIrwOVf9K+ZqqLPd37OFi4eI7OleuTwfYyYtwlGeWeFgKB+bU3qkf/w==" w:salt="PwBsSJ5I9jZFcFX99c6bA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11EFB"/>
    <w:rsid w:val="00076C7B"/>
    <w:rsid w:val="000A6EB8"/>
    <w:rsid w:val="000C1A1B"/>
    <w:rsid w:val="000E31C9"/>
    <w:rsid w:val="000E3BCA"/>
    <w:rsid w:val="00117E95"/>
    <w:rsid w:val="001536AA"/>
    <w:rsid w:val="00161281"/>
    <w:rsid w:val="0017288B"/>
    <w:rsid w:val="0019072D"/>
    <w:rsid w:val="001956D9"/>
    <w:rsid w:val="001B2964"/>
    <w:rsid w:val="001B6576"/>
    <w:rsid w:val="001C3F78"/>
    <w:rsid w:val="001F0333"/>
    <w:rsid w:val="00291480"/>
    <w:rsid w:val="00352D25"/>
    <w:rsid w:val="00367608"/>
    <w:rsid w:val="0037208E"/>
    <w:rsid w:val="003A2F24"/>
    <w:rsid w:val="003D1994"/>
    <w:rsid w:val="003E7635"/>
    <w:rsid w:val="0041144D"/>
    <w:rsid w:val="00477853"/>
    <w:rsid w:val="004E7891"/>
    <w:rsid w:val="004F6901"/>
    <w:rsid w:val="0051734D"/>
    <w:rsid w:val="005D383B"/>
    <w:rsid w:val="005E49FA"/>
    <w:rsid w:val="006B3A5C"/>
    <w:rsid w:val="00730247"/>
    <w:rsid w:val="00734E2E"/>
    <w:rsid w:val="00777EDB"/>
    <w:rsid w:val="00780844"/>
    <w:rsid w:val="00787FA0"/>
    <w:rsid w:val="007A720F"/>
    <w:rsid w:val="007D4BB3"/>
    <w:rsid w:val="007D5DBD"/>
    <w:rsid w:val="007F54DA"/>
    <w:rsid w:val="008455CA"/>
    <w:rsid w:val="00867383"/>
    <w:rsid w:val="008A3D63"/>
    <w:rsid w:val="008B01D3"/>
    <w:rsid w:val="008E4AD1"/>
    <w:rsid w:val="00921D1E"/>
    <w:rsid w:val="009848AD"/>
    <w:rsid w:val="009B4502"/>
    <w:rsid w:val="009C5614"/>
    <w:rsid w:val="00A32549"/>
    <w:rsid w:val="00AE1A7F"/>
    <w:rsid w:val="00B5025F"/>
    <w:rsid w:val="00B55C5E"/>
    <w:rsid w:val="00B92018"/>
    <w:rsid w:val="00B94C5F"/>
    <w:rsid w:val="00BA1177"/>
    <w:rsid w:val="00C04176"/>
    <w:rsid w:val="00C2784C"/>
    <w:rsid w:val="00C43518"/>
    <w:rsid w:val="00CC1743"/>
    <w:rsid w:val="00CF51CA"/>
    <w:rsid w:val="00D01D26"/>
    <w:rsid w:val="00D16C42"/>
    <w:rsid w:val="00D9145C"/>
    <w:rsid w:val="00DB3D30"/>
    <w:rsid w:val="00DF1B30"/>
    <w:rsid w:val="00E657FA"/>
    <w:rsid w:val="00F01461"/>
    <w:rsid w:val="00F11F5E"/>
    <w:rsid w:val="00F3690F"/>
    <w:rsid w:val="00F65209"/>
    <w:rsid w:val="00FD18D3"/>
    <w:rsid w:val="00FD1D60"/>
    <w:rsid w:val="00FD589D"/>
    <w:rsid w:val="00FF00F6"/>
    <w:rsid w:val="00FF3F3B"/>
    <w:rsid w:val="125AE852"/>
    <w:rsid w:val="18844C6C"/>
    <w:rsid w:val="1B2E5B30"/>
    <w:rsid w:val="2C3A8B0D"/>
    <w:rsid w:val="2F45818B"/>
    <w:rsid w:val="34D821EB"/>
    <w:rsid w:val="353F3EB5"/>
    <w:rsid w:val="4359D17F"/>
    <w:rsid w:val="4FBBDF28"/>
    <w:rsid w:val="53DD1AE8"/>
    <w:rsid w:val="5B02A782"/>
    <w:rsid w:val="5BE0E8ED"/>
    <w:rsid w:val="5DF96CC5"/>
    <w:rsid w:val="64F82D23"/>
    <w:rsid w:val="6743FAEE"/>
    <w:rsid w:val="69231627"/>
    <w:rsid w:val="6B8E4158"/>
    <w:rsid w:val="74806F65"/>
    <w:rsid w:val="7CEBC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777EDB"/>
  </w:style>
  <w:style w:type="character" w:customStyle="1" w:styleId="eop">
    <w:name w:val="eop"/>
    <w:basedOn w:val="DefaultParagraphFont"/>
    <w:rsid w:val="00777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8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2B4203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2B4203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2B4203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817516FE51EB4C668867D8F8CEAD7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52978-4515-47C2-892D-B25AC9BE80CF}"/>
      </w:docPartPr>
      <w:docPartBody>
        <w:p w:rsidR="002B2996" w:rsidRDefault="002B2996" w:rsidP="002B2996">
          <w:pPr>
            <w:pStyle w:val="817516FE51EB4C668867D8F8CEAD722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8005BFD7F548D1ACCADF64B7E2C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74EFD-D9E9-4D47-8935-DBD6720F62B3}"/>
      </w:docPartPr>
      <w:docPartBody>
        <w:p w:rsidR="002B2996" w:rsidRDefault="002B2996" w:rsidP="002B2996">
          <w:pPr>
            <w:pStyle w:val="5F8005BFD7F548D1ACCADF64B7E2CA7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8781CE9F4C48EDAD9E68F8E9277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0E551-B9B2-4B35-8C09-6DECC26ECBA0}"/>
      </w:docPartPr>
      <w:docPartBody>
        <w:p w:rsidR="002B2996" w:rsidRDefault="002B2996" w:rsidP="002B2996">
          <w:pPr>
            <w:pStyle w:val="5D8781CE9F4C48EDAD9E68F8E9277DD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E22D167F5045F383A8BBC7A9A00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165DC-B661-4288-B212-B97A4C4995EB}"/>
      </w:docPartPr>
      <w:docPartBody>
        <w:p w:rsidR="002B2996" w:rsidRDefault="002B2996" w:rsidP="002B2996">
          <w:pPr>
            <w:pStyle w:val="D1E22D167F5045F383A8BBC7A9A00FF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4FF7B9CBE0472386FCE640D966D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C002C-5041-42AF-AB68-709EB4D31936}"/>
      </w:docPartPr>
      <w:docPartBody>
        <w:p w:rsidR="002B2996" w:rsidRDefault="002B2996" w:rsidP="002B2996">
          <w:pPr>
            <w:pStyle w:val="134FF7B9CBE0472386FCE640D966DED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35FF51FB674582A2B715D908B73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F7840-2B2D-484A-A43F-0CF12C75AEB5}"/>
      </w:docPartPr>
      <w:docPartBody>
        <w:p w:rsidR="002B2996" w:rsidRDefault="002B2996" w:rsidP="002B2996">
          <w:pPr>
            <w:pStyle w:val="4A35FF51FB674582A2B715D908B73CC5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D9EBFEEC75E0449DA2B05698A50AF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0FD88-AF00-46A5-B453-6005331927BE}"/>
      </w:docPartPr>
      <w:docPartBody>
        <w:p w:rsidR="002B2996" w:rsidRDefault="002B2996" w:rsidP="002B2996">
          <w:pPr>
            <w:pStyle w:val="D9EBFEEC75E0449DA2B05698A50AF7B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00B0E50F994578BE522BC372754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C5A52-B835-4E08-A735-582F633DCE60}"/>
      </w:docPartPr>
      <w:docPartBody>
        <w:p w:rsidR="002B2996" w:rsidRDefault="002B2996" w:rsidP="002B2996">
          <w:pPr>
            <w:pStyle w:val="B400B0E50F994578BE522BC37275433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B98216A028478C90637BBE6FF4B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86582-7F70-4EC6-A157-4383C6DBC504}"/>
      </w:docPartPr>
      <w:docPartBody>
        <w:p w:rsidR="002B2996" w:rsidRDefault="002B2996" w:rsidP="002B2996">
          <w:pPr>
            <w:pStyle w:val="C1B98216A028478C90637BBE6FF4B7E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EA4EDBA599494C8DC31988DC9F0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3329-4C76-4392-A0E1-46785E886D77}"/>
      </w:docPartPr>
      <w:docPartBody>
        <w:p w:rsidR="002B2996" w:rsidRDefault="002B2996" w:rsidP="002B2996">
          <w:pPr>
            <w:pStyle w:val="8AEA4EDBA599494C8DC31988DC9F05D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DE808E364E4D058ECA406D734BC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8471B-A976-42BC-A1DF-C295B3A53A08}"/>
      </w:docPartPr>
      <w:docPartBody>
        <w:p w:rsidR="002B2996" w:rsidRDefault="002B2996" w:rsidP="002B2996">
          <w:pPr>
            <w:pStyle w:val="4BDE808E364E4D058ECA406D734BCCA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A6711D154D4F43A3AA753755931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89981-BFF4-478D-AD0E-D0FF95AA9223}"/>
      </w:docPartPr>
      <w:docPartBody>
        <w:p w:rsidR="002B2996" w:rsidRDefault="002B2996" w:rsidP="002B2996">
          <w:pPr>
            <w:pStyle w:val="04A6711D154D4F43A3AA75375593184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1775C233FB4E3DBC07B50788A6A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0BC309-C02E-449C-B592-BD6A0A887C7D}"/>
      </w:docPartPr>
      <w:docPartBody>
        <w:p w:rsidR="002B2996" w:rsidRDefault="002B2996" w:rsidP="002B2996">
          <w:pPr>
            <w:pStyle w:val="F21775C233FB4E3DBC07B50788A6A3E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D5D1D651A84541BFACC63406741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FCAC0-45F2-44FC-8C40-307ED6AD2E7D}"/>
      </w:docPartPr>
      <w:docPartBody>
        <w:p w:rsidR="002B2996" w:rsidRDefault="002B2996" w:rsidP="002B2996">
          <w:pPr>
            <w:pStyle w:val="E0D5D1D651A84541BFACC6340674104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91EAA3911C414A91FC8A8D21877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8D61D-BE79-4105-8D1B-FD6117824C3E}"/>
      </w:docPartPr>
      <w:docPartBody>
        <w:p w:rsidR="002B2996" w:rsidRDefault="002B2996" w:rsidP="002B2996">
          <w:pPr>
            <w:pStyle w:val="0C91EAA3911C414A91FC8A8D2187748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9C198D776142ADBE9082DA88079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E12ED-006E-44B6-937E-FD9F77F9E4B5}"/>
      </w:docPartPr>
      <w:docPartBody>
        <w:p w:rsidR="002B2996" w:rsidRDefault="002B2996" w:rsidP="002B2996">
          <w:pPr>
            <w:pStyle w:val="C89C198D776142ADBE9082DA880793A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45CD7D768B4345BF6CEE9557C78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41DF05-888A-437B-BDEA-B921D96F088E}"/>
      </w:docPartPr>
      <w:docPartBody>
        <w:p w:rsidR="002B2996" w:rsidRDefault="002B2996" w:rsidP="002B2996">
          <w:pPr>
            <w:pStyle w:val="EF45CD7D768B4345BF6CEE9557C782B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F5351-8B78-4189-8E45-912B91C57FD6}"/>
      </w:docPartPr>
      <w:docPartBody>
        <w:p w:rsidR="00060E95" w:rsidRDefault="00060E95">
          <w:r w:rsidRPr="00E03E2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132A4F5A8246AE9B5439113A8BF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DBDD6-7034-4656-A72F-7EC5DA7B4016}"/>
      </w:docPartPr>
      <w:docPartBody>
        <w:p w:rsidR="00847E0F" w:rsidRDefault="00847E0F" w:rsidP="00847E0F">
          <w:pPr>
            <w:pStyle w:val="7F132A4F5A8246AE9B5439113A8BF67D"/>
          </w:pPr>
          <w:r w:rsidRPr="0005197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0E95"/>
    <w:rsid w:val="00063DE7"/>
    <w:rsid w:val="0017629D"/>
    <w:rsid w:val="001C3F78"/>
    <w:rsid w:val="00291480"/>
    <w:rsid w:val="002A7BF3"/>
    <w:rsid w:val="002B2996"/>
    <w:rsid w:val="002B4203"/>
    <w:rsid w:val="003B4031"/>
    <w:rsid w:val="005925AC"/>
    <w:rsid w:val="005E7990"/>
    <w:rsid w:val="00657039"/>
    <w:rsid w:val="006F547C"/>
    <w:rsid w:val="00705FD6"/>
    <w:rsid w:val="00792AE0"/>
    <w:rsid w:val="007C4EAC"/>
    <w:rsid w:val="008443AA"/>
    <w:rsid w:val="00847E0F"/>
    <w:rsid w:val="00852794"/>
    <w:rsid w:val="008C3C3D"/>
    <w:rsid w:val="0090008A"/>
    <w:rsid w:val="00902D76"/>
    <w:rsid w:val="00917748"/>
    <w:rsid w:val="0097523C"/>
    <w:rsid w:val="00AE1A7F"/>
    <w:rsid w:val="00AF2630"/>
    <w:rsid w:val="00B55C5E"/>
    <w:rsid w:val="00B92018"/>
    <w:rsid w:val="00BD2167"/>
    <w:rsid w:val="00CD1E62"/>
    <w:rsid w:val="00DE09C1"/>
    <w:rsid w:val="00DE4107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7E0F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817516FE51EB4C668867D8F8CEAD722A">
    <w:name w:val="817516FE51EB4C668867D8F8CEAD722A"/>
    <w:rsid w:val="002B2996"/>
    <w:rPr>
      <w:kern w:val="2"/>
      <w:lang w:val="en-NZ" w:eastAsia="en-NZ"/>
      <w14:ligatures w14:val="standardContextual"/>
    </w:rPr>
  </w:style>
  <w:style w:type="paragraph" w:customStyle="1" w:styleId="5F8005BFD7F548D1ACCADF64B7E2CA7C">
    <w:name w:val="5F8005BFD7F548D1ACCADF64B7E2CA7C"/>
    <w:rsid w:val="002B2996"/>
    <w:rPr>
      <w:kern w:val="2"/>
      <w:lang w:val="en-NZ" w:eastAsia="en-NZ"/>
      <w14:ligatures w14:val="standardContextual"/>
    </w:rPr>
  </w:style>
  <w:style w:type="paragraph" w:customStyle="1" w:styleId="5D8781CE9F4C48EDAD9E68F8E9277DD7">
    <w:name w:val="5D8781CE9F4C48EDAD9E68F8E9277DD7"/>
    <w:rsid w:val="002B2996"/>
    <w:rPr>
      <w:kern w:val="2"/>
      <w:lang w:val="en-NZ" w:eastAsia="en-NZ"/>
      <w14:ligatures w14:val="standardContextual"/>
    </w:rPr>
  </w:style>
  <w:style w:type="paragraph" w:customStyle="1" w:styleId="D1E22D167F5045F383A8BBC7A9A00FF4">
    <w:name w:val="D1E22D167F5045F383A8BBC7A9A00FF4"/>
    <w:rsid w:val="002B2996"/>
    <w:rPr>
      <w:kern w:val="2"/>
      <w:lang w:val="en-NZ" w:eastAsia="en-NZ"/>
      <w14:ligatures w14:val="standardContextual"/>
    </w:rPr>
  </w:style>
  <w:style w:type="paragraph" w:customStyle="1" w:styleId="134FF7B9CBE0472386FCE640D966DED6">
    <w:name w:val="134FF7B9CBE0472386FCE640D966DED6"/>
    <w:rsid w:val="002B2996"/>
    <w:rPr>
      <w:kern w:val="2"/>
      <w:lang w:val="en-NZ" w:eastAsia="en-NZ"/>
      <w14:ligatures w14:val="standardContextual"/>
    </w:rPr>
  </w:style>
  <w:style w:type="paragraph" w:customStyle="1" w:styleId="4A35FF51FB674582A2B715D908B73CC5">
    <w:name w:val="4A35FF51FB674582A2B715D908B73CC5"/>
    <w:rsid w:val="002B2996"/>
    <w:rPr>
      <w:kern w:val="2"/>
      <w:lang w:val="en-NZ" w:eastAsia="en-NZ"/>
      <w14:ligatures w14:val="standardContextual"/>
    </w:rPr>
  </w:style>
  <w:style w:type="paragraph" w:customStyle="1" w:styleId="D9EBFEEC75E0449DA2B05698A50AF7B2">
    <w:name w:val="D9EBFEEC75E0449DA2B05698A50AF7B2"/>
    <w:rsid w:val="002B2996"/>
    <w:rPr>
      <w:kern w:val="2"/>
      <w:lang w:val="en-NZ" w:eastAsia="en-NZ"/>
      <w14:ligatures w14:val="standardContextual"/>
    </w:rPr>
  </w:style>
  <w:style w:type="paragraph" w:customStyle="1" w:styleId="B400B0E50F994578BE522BC37275433D">
    <w:name w:val="B400B0E50F994578BE522BC37275433D"/>
    <w:rsid w:val="002B2996"/>
    <w:rPr>
      <w:kern w:val="2"/>
      <w:lang w:val="en-NZ" w:eastAsia="en-NZ"/>
      <w14:ligatures w14:val="standardContextual"/>
    </w:rPr>
  </w:style>
  <w:style w:type="paragraph" w:customStyle="1" w:styleId="C1B98216A028478C90637BBE6FF4B7E4">
    <w:name w:val="C1B98216A028478C90637BBE6FF4B7E4"/>
    <w:rsid w:val="002B2996"/>
    <w:rPr>
      <w:kern w:val="2"/>
      <w:lang w:val="en-NZ" w:eastAsia="en-NZ"/>
      <w14:ligatures w14:val="standardContextual"/>
    </w:rPr>
  </w:style>
  <w:style w:type="paragraph" w:customStyle="1" w:styleId="8AEA4EDBA599494C8DC31988DC9F05D6">
    <w:name w:val="8AEA4EDBA599494C8DC31988DC9F05D6"/>
    <w:rsid w:val="002B2996"/>
    <w:rPr>
      <w:kern w:val="2"/>
      <w:lang w:val="en-NZ" w:eastAsia="en-NZ"/>
      <w14:ligatures w14:val="standardContextual"/>
    </w:rPr>
  </w:style>
  <w:style w:type="paragraph" w:customStyle="1" w:styleId="4BDE808E364E4D058ECA406D734BCCA2">
    <w:name w:val="4BDE808E364E4D058ECA406D734BCCA2"/>
    <w:rsid w:val="002B2996"/>
    <w:rPr>
      <w:kern w:val="2"/>
      <w:lang w:val="en-NZ" w:eastAsia="en-NZ"/>
      <w14:ligatures w14:val="standardContextual"/>
    </w:rPr>
  </w:style>
  <w:style w:type="paragraph" w:customStyle="1" w:styleId="04A6711D154D4F43A3AA753755931846">
    <w:name w:val="04A6711D154D4F43A3AA753755931846"/>
    <w:rsid w:val="002B2996"/>
    <w:rPr>
      <w:kern w:val="2"/>
      <w:lang w:val="en-NZ" w:eastAsia="en-NZ"/>
      <w14:ligatures w14:val="standardContextual"/>
    </w:rPr>
  </w:style>
  <w:style w:type="paragraph" w:customStyle="1" w:styleId="F21775C233FB4E3DBC07B50788A6A3EF">
    <w:name w:val="F21775C233FB4E3DBC07B50788A6A3EF"/>
    <w:rsid w:val="002B2996"/>
    <w:rPr>
      <w:kern w:val="2"/>
      <w:lang w:val="en-NZ" w:eastAsia="en-NZ"/>
      <w14:ligatures w14:val="standardContextual"/>
    </w:rPr>
  </w:style>
  <w:style w:type="paragraph" w:customStyle="1" w:styleId="E0D5D1D651A84541BFACC63406741044">
    <w:name w:val="E0D5D1D651A84541BFACC63406741044"/>
    <w:rsid w:val="002B2996"/>
    <w:rPr>
      <w:kern w:val="2"/>
      <w:lang w:val="en-NZ" w:eastAsia="en-NZ"/>
      <w14:ligatures w14:val="standardContextual"/>
    </w:rPr>
  </w:style>
  <w:style w:type="paragraph" w:customStyle="1" w:styleId="0C91EAA3911C414A91FC8A8D21877484">
    <w:name w:val="0C91EAA3911C414A91FC8A8D21877484"/>
    <w:rsid w:val="002B2996"/>
    <w:rPr>
      <w:kern w:val="2"/>
      <w:lang w:val="en-NZ" w:eastAsia="en-NZ"/>
      <w14:ligatures w14:val="standardContextual"/>
    </w:rPr>
  </w:style>
  <w:style w:type="paragraph" w:customStyle="1" w:styleId="C89C198D776142ADBE9082DA880793A3">
    <w:name w:val="C89C198D776142ADBE9082DA880793A3"/>
    <w:rsid w:val="002B2996"/>
    <w:rPr>
      <w:kern w:val="2"/>
      <w:lang w:val="en-NZ" w:eastAsia="en-NZ"/>
      <w14:ligatures w14:val="standardContextual"/>
    </w:rPr>
  </w:style>
  <w:style w:type="paragraph" w:customStyle="1" w:styleId="EF45CD7D768B4345BF6CEE9557C782B1">
    <w:name w:val="EF45CD7D768B4345BF6CEE9557C782B1"/>
    <w:rsid w:val="002B2996"/>
    <w:rPr>
      <w:kern w:val="2"/>
      <w:lang w:val="en-NZ" w:eastAsia="en-NZ"/>
      <w14:ligatures w14:val="standardContextual"/>
    </w:rPr>
  </w:style>
  <w:style w:type="paragraph" w:customStyle="1" w:styleId="854874E609874EACBECF0F16D5B41D4F">
    <w:name w:val="854874E609874EACBECF0F16D5B41D4F"/>
    <w:rsid w:val="002B2996"/>
    <w:rPr>
      <w:kern w:val="2"/>
      <w:lang w:val="en-NZ" w:eastAsia="en-NZ"/>
      <w14:ligatures w14:val="standardContextual"/>
    </w:rPr>
  </w:style>
  <w:style w:type="paragraph" w:customStyle="1" w:styleId="5CD36BA720F445DF8C7715A9790CCE90">
    <w:name w:val="5CD36BA720F445DF8C7715A9790CCE90"/>
    <w:rsid w:val="002B2996"/>
    <w:rPr>
      <w:kern w:val="2"/>
      <w:lang w:val="en-NZ" w:eastAsia="en-NZ"/>
      <w14:ligatures w14:val="standardContextual"/>
    </w:rPr>
  </w:style>
  <w:style w:type="paragraph" w:customStyle="1" w:styleId="AABE6BED9839403CB6585A7B2CBD9384">
    <w:name w:val="AABE6BED9839403CB6585A7B2CBD9384"/>
    <w:rsid w:val="002B2996"/>
    <w:rPr>
      <w:kern w:val="2"/>
      <w:lang w:val="en-NZ" w:eastAsia="en-NZ"/>
      <w14:ligatures w14:val="standardContextual"/>
    </w:rPr>
  </w:style>
  <w:style w:type="paragraph" w:customStyle="1" w:styleId="39E1F1790C6046DA9C78FEA796D76506">
    <w:name w:val="39E1F1790C6046DA9C78FEA796D76506"/>
    <w:rsid w:val="002B2996"/>
    <w:rPr>
      <w:kern w:val="2"/>
      <w:lang w:val="en-NZ" w:eastAsia="en-NZ"/>
      <w14:ligatures w14:val="standardContextual"/>
    </w:rPr>
  </w:style>
  <w:style w:type="paragraph" w:customStyle="1" w:styleId="FA4B0840C1C5433698E4335DAFCE3368">
    <w:name w:val="FA4B0840C1C5433698E4335DAFCE3368"/>
    <w:rsid w:val="002B2996"/>
    <w:rPr>
      <w:kern w:val="2"/>
      <w:lang w:val="en-NZ" w:eastAsia="en-NZ"/>
      <w14:ligatures w14:val="standardContextual"/>
    </w:rPr>
  </w:style>
  <w:style w:type="paragraph" w:customStyle="1" w:styleId="86C879C8044E4CE8A27445B1A134F822">
    <w:name w:val="86C879C8044E4CE8A27445B1A134F822"/>
    <w:rsid w:val="002B2996"/>
    <w:rPr>
      <w:kern w:val="2"/>
      <w:lang w:val="en-NZ" w:eastAsia="en-NZ"/>
      <w14:ligatures w14:val="standardContextual"/>
    </w:rPr>
  </w:style>
  <w:style w:type="paragraph" w:customStyle="1" w:styleId="7F132A4F5A8246AE9B5439113A8BF67D">
    <w:name w:val="7F132A4F5A8246AE9B5439113A8BF67D"/>
    <w:rsid w:val="00847E0F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9a746b7ea5e9e5adaf0bd13c107e138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fbb61911309a9523cc209d118df0245e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6ACF2A-B5A2-456E-B0AA-87AB20DCB6C5}"/>
</file>

<file path=customXml/itemProps2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7E9C73-131D-4B66-B1C7-3DB1916C617D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5bf16529-ff4c-4533-adec-a35f4e4ba1df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52985c86-f8c2-4ffb-9ed4-056f10e7bf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71</TotalTime>
  <Pages>3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Joe Quad</cp:lastModifiedBy>
  <cp:revision>40</cp:revision>
  <dcterms:created xsi:type="dcterms:W3CDTF">2024-06-23T21:16:00Z</dcterms:created>
  <dcterms:modified xsi:type="dcterms:W3CDTF">2026-03-24T23:23:00Z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